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D12D" w14:textId="259C7870" w:rsidR="00BA00AB" w:rsidRDefault="00CF4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Alan TOMLYNSON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fl.1464-5)</w:t>
      </w:r>
    </w:p>
    <w:p w14:paraId="7EC539B3" w14:textId="25B875FD" w:rsidR="00CF4740" w:rsidRDefault="00CF4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</w:p>
    <w:p w14:paraId="30932701" w14:textId="184C1EC4" w:rsidR="00CF4740" w:rsidRDefault="00CF4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51108" w14:textId="63AB32DA" w:rsidR="00CF4740" w:rsidRDefault="00CF4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28D919" w14:textId="77777777" w:rsidR="00CF4740" w:rsidRDefault="00CF4740" w:rsidP="00CF47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1464-5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occurs in the Burgess’ Rolls.</w:t>
      </w:r>
    </w:p>
    <w:p w14:paraId="391D428A" w14:textId="77777777" w:rsidR="00CF4740" w:rsidRDefault="00CF4740" w:rsidP="00CF4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Northern Genealogist” for 1885 ed. A. Gibbons, F.S.A. </w:t>
      </w:r>
    </w:p>
    <w:p w14:paraId="328E7349" w14:textId="1AFE0987" w:rsidR="00CF4740" w:rsidRDefault="00CF4740" w:rsidP="00CF4740">
      <w:pPr>
        <w:pStyle w:val="NoSpacing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published in York by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J.Simpson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hAnsi="Times New Roman" w:cs="Times New Roman"/>
          <w:sz w:val="24"/>
          <w:szCs w:val="24"/>
        </w:rPr>
        <w:t>225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DE9987B" w14:textId="77777777" w:rsidR="00CF4740" w:rsidRDefault="00CF4740" w:rsidP="00CF47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58B5BCF" w14:textId="77777777" w:rsidR="00CF4740" w:rsidRDefault="00CF4740" w:rsidP="00CF47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4DE5B8" w14:textId="77777777" w:rsidR="00CF4740" w:rsidRPr="001A742D" w:rsidRDefault="00CF4740" w:rsidP="00CF474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2022</w:t>
      </w:r>
    </w:p>
    <w:p w14:paraId="39CAB1F5" w14:textId="3D72B5A9" w:rsidR="00CF4740" w:rsidRPr="00CF4740" w:rsidRDefault="00CF474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CF4740" w:rsidRPr="00CF47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8E20E" w14:textId="77777777" w:rsidR="00CF4740" w:rsidRDefault="00CF4740" w:rsidP="009139A6">
      <w:r>
        <w:separator/>
      </w:r>
    </w:p>
  </w:endnote>
  <w:endnote w:type="continuationSeparator" w:id="0">
    <w:p w14:paraId="370BDB36" w14:textId="77777777" w:rsidR="00CF4740" w:rsidRDefault="00CF47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553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BA9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F1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B984B" w14:textId="77777777" w:rsidR="00CF4740" w:rsidRDefault="00CF4740" w:rsidP="009139A6">
      <w:r>
        <w:separator/>
      </w:r>
    </w:p>
  </w:footnote>
  <w:footnote w:type="continuationSeparator" w:id="0">
    <w:p w14:paraId="7B2809AD" w14:textId="77777777" w:rsidR="00CF4740" w:rsidRDefault="00CF47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A54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34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3D4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4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474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C627B"/>
  <w15:chartTrackingRefBased/>
  <w15:docId w15:val="{DD7F6E36-8C37-4ED4-A48A-C3D722B15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2022-01-06T16:42:00Z</dcterms:created>
  <dcterms:modified xsi:type="dcterms:W3CDTF">2022-01-06T16:44:00Z</dcterms:modified>
</cp:coreProperties>
</file>